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BA2087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2950002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55"/>
        <w:gridCol w:w="3791"/>
        <w:gridCol w:w="3877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97407" w:rsidRDefault="001A494E" w:rsidP="001A494E">
            <w:pPr>
              <w:rPr>
                <w:rFonts w:ascii="Comic Sans MS" w:hAnsi="Comic Sans MS"/>
                <w:i/>
                <w:color w:val="000000"/>
                <w:shd w:val="clear" w:color="auto" w:fill="FFFFFF"/>
              </w:rPr>
            </w:pPr>
            <w:r>
              <w:rPr>
                <w:rFonts w:ascii="Comic Sans MS" w:hAnsi="Comic Sans MS"/>
                <w:sz w:val="32"/>
              </w:rPr>
              <w:t>Tuesday 9</w:t>
            </w:r>
            <w:r w:rsidRPr="001A494E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577758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E97407" w:rsidRPr="002A17D3" w:rsidTr="00E97407">
        <w:trPr>
          <w:trHeight w:val="50"/>
        </w:trPr>
        <w:tc>
          <w:tcPr>
            <w:tcW w:w="2268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49204A">
        <w:trPr>
          <w:trHeight w:val="500"/>
        </w:trPr>
        <w:tc>
          <w:tcPr>
            <w:tcW w:w="2268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827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3828" w:type="dxa"/>
          </w:tcPr>
          <w:p w:rsidR="00E97407" w:rsidRPr="002A17D3" w:rsidRDefault="00BA208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pict>
                <v:shape id="_x0000_i1026" type="#_x0000_t75" style="width:183pt;height:237pt">
                  <v:imagedata r:id="rId7" o:title="Star Wars warm up"/>
                </v:shape>
              </w:pict>
            </w:r>
          </w:p>
        </w:tc>
      </w:tr>
      <w:tr w:rsidR="00130FBB" w:rsidRPr="002A17D3" w:rsidTr="00C746F5">
        <w:trPr>
          <w:trHeight w:val="990"/>
        </w:trPr>
        <w:tc>
          <w:tcPr>
            <w:tcW w:w="2268" w:type="dxa"/>
          </w:tcPr>
          <w:p w:rsidR="00130FBB" w:rsidRPr="002A17D3" w:rsidRDefault="00130FBB" w:rsidP="00130FBB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655" w:type="dxa"/>
            <w:gridSpan w:val="2"/>
          </w:tcPr>
          <w:p w:rsidR="00130FBB" w:rsidRDefault="00130FBB" w:rsidP="00130FB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–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ough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words</w:t>
            </w:r>
          </w:p>
          <w:p w:rsidR="00130FBB" w:rsidRDefault="00130FBB" w:rsidP="00130FB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Remind yourself of this week’s letter string (-</w:t>
            </w:r>
            <w:proofErr w:type="spellStart"/>
            <w:r>
              <w:rPr>
                <w:rFonts w:ascii="Comic Sans MS" w:hAnsi="Comic Sans MS"/>
                <w:sz w:val="24"/>
              </w:rPr>
              <w:t>ough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) and the different sounds it can make within words (see slides 2-3 from yesterday’s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). Complete the </w:t>
            </w:r>
            <w:r>
              <w:rPr>
                <w:rFonts w:ascii="Comic Sans MS" w:hAnsi="Comic Sans MS"/>
                <w:b/>
                <w:sz w:val="24"/>
              </w:rPr>
              <w:t>‘Spelling Maze’ activity</w:t>
            </w:r>
            <w:r>
              <w:rPr>
                <w:rFonts w:ascii="Comic Sans MS" w:hAnsi="Comic Sans MS"/>
                <w:sz w:val="24"/>
              </w:rPr>
              <w:t>. There’s an answer sheet for you to self-mark your work afterwards.</w:t>
            </w:r>
          </w:p>
        </w:tc>
      </w:tr>
      <w:tr w:rsidR="00130FBB" w:rsidRPr="002A17D3" w:rsidTr="00C746F5">
        <w:trPr>
          <w:trHeight w:val="990"/>
        </w:trPr>
        <w:tc>
          <w:tcPr>
            <w:tcW w:w="2268" w:type="dxa"/>
          </w:tcPr>
          <w:p w:rsidR="00130FBB" w:rsidRDefault="00130FBB" w:rsidP="00130FBB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130FBB" w:rsidRPr="00AC2B13" w:rsidRDefault="00130FBB" w:rsidP="00130FBB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7655" w:type="dxa"/>
            <w:gridSpan w:val="2"/>
          </w:tcPr>
          <w:p w:rsidR="00130FBB" w:rsidRDefault="00130FBB" w:rsidP="00130FB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 xml:space="preserve">**PLEASE NOTE: If you did not complete the research task from yesterday’s English lesson, you will need to gather some information on one of these mythical sea creatures first: Kraken, Siren, Merfolk, </w:t>
            </w:r>
            <w:proofErr w:type="spellStart"/>
            <w:r>
              <w:rPr>
                <w:rFonts w:ascii="Comic Sans MS" w:hAnsi="Comic Sans MS"/>
                <w:sz w:val="24"/>
                <w:highlight w:val="yellow"/>
              </w:rPr>
              <w:t>Selkie</w:t>
            </w:r>
            <w:proofErr w:type="spellEnd"/>
            <w:r>
              <w:rPr>
                <w:rFonts w:ascii="Comic Sans MS" w:hAnsi="Comic Sans MS"/>
                <w:sz w:val="24"/>
                <w:highlight w:val="yellow"/>
              </w:rPr>
              <w:t>.</w:t>
            </w:r>
          </w:p>
          <w:p w:rsidR="00130FBB" w:rsidRDefault="00130FBB" w:rsidP="00130FBB">
            <w:pPr>
              <w:rPr>
                <w:rFonts w:ascii="Comic Sans MS" w:hAnsi="Comic Sans MS"/>
                <w:sz w:val="12"/>
              </w:rPr>
            </w:pPr>
          </w:p>
          <w:p w:rsidR="00130FBB" w:rsidRDefault="00130FBB" w:rsidP="00130FBB">
            <w:pPr>
              <w:rPr>
                <w:rFonts w:ascii="Comic Sans MS" w:hAnsi="Comic Sans MS"/>
                <w:b/>
                <w:sz w:val="28"/>
              </w:rPr>
            </w:pPr>
            <w:r>
              <w:rPr>
                <w:rFonts w:ascii="Comic Sans MS" w:hAnsi="Comic Sans MS"/>
                <w:sz w:val="24"/>
              </w:rPr>
              <w:t xml:space="preserve">ENGLISH - Visit the </w:t>
            </w:r>
            <w:r>
              <w:rPr>
                <w:rFonts w:ascii="Comic Sans MS" w:hAnsi="Comic Sans MS"/>
                <w:b/>
                <w:sz w:val="24"/>
              </w:rPr>
              <w:t xml:space="preserve">BBC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Bitesize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‘Daily Lessons’</w:t>
            </w:r>
            <w:r>
              <w:rPr>
                <w:rFonts w:ascii="Comic Sans MS" w:hAnsi="Comic Sans MS"/>
                <w:sz w:val="24"/>
              </w:rPr>
              <w:t xml:space="preserve"> website and complete the </w:t>
            </w:r>
            <w:r>
              <w:rPr>
                <w:rFonts w:ascii="Comic Sans MS" w:hAnsi="Comic Sans MS"/>
                <w:b/>
                <w:sz w:val="24"/>
              </w:rPr>
              <w:t xml:space="preserve">‘Writing A Formal Report’ </w:t>
            </w:r>
            <w:r>
              <w:rPr>
                <w:rFonts w:ascii="Comic Sans MS" w:hAnsi="Comic Sans MS"/>
                <w:sz w:val="24"/>
              </w:rPr>
              <w:t>English lesson from 11</w:t>
            </w:r>
            <w:r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May: </w:t>
            </w:r>
            <w:hyperlink r:id="rId8" w:history="1">
              <w:r>
                <w:rPr>
                  <w:rStyle w:val="Hyperlink"/>
                  <w:rFonts w:ascii="Comic Sans MS" w:hAnsi="Comic Sans MS"/>
                  <w:color w:val="0000FF"/>
                </w:rPr>
                <w:t>https://www.bbc.co.uk/bitesize/articles/zhqbrj6</w:t>
              </w:r>
            </w:hyperlink>
          </w:p>
          <w:p w:rsidR="00130FBB" w:rsidRDefault="00130FBB" w:rsidP="00130FBB">
            <w:pPr>
              <w:rPr>
                <w:rFonts w:ascii="Comic Sans MS" w:hAnsi="Comic Sans MS"/>
                <w:b/>
                <w:sz w:val="12"/>
              </w:rPr>
            </w:pPr>
          </w:p>
          <w:p w:rsidR="00130FBB" w:rsidRDefault="00130FBB" w:rsidP="00130FB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Watch the video, then test your listening skills by completing ‘</w:t>
            </w:r>
            <w:r>
              <w:rPr>
                <w:rFonts w:ascii="Comic Sans MS" w:hAnsi="Comic Sans MS"/>
                <w:b/>
                <w:sz w:val="24"/>
              </w:rPr>
              <w:t>Practise’ activity 1</w:t>
            </w:r>
            <w:r>
              <w:rPr>
                <w:rFonts w:ascii="Comic Sans MS" w:hAnsi="Comic Sans MS"/>
                <w:sz w:val="24"/>
              </w:rPr>
              <w:t xml:space="preserve"> – a report features quiz! Now, use your internet research from yesterday’s lesson to </w:t>
            </w:r>
            <w:r>
              <w:rPr>
                <w:rFonts w:ascii="Comic Sans MS" w:hAnsi="Comic Sans MS"/>
                <w:b/>
                <w:sz w:val="24"/>
              </w:rPr>
              <w:t>write a formal report</w:t>
            </w:r>
            <w:r>
              <w:rPr>
                <w:rFonts w:ascii="Comic Sans MS" w:hAnsi="Comic Sans MS"/>
                <w:sz w:val="24"/>
              </w:rPr>
              <w:t xml:space="preserve"> about your chosen </w:t>
            </w:r>
            <w:r>
              <w:rPr>
                <w:rFonts w:ascii="Comic Sans MS" w:hAnsi="Comic Sans MS"/>
                <w:i/>
                <w:sz w:val="24"/>
              </w:rPr>
              <w:t>‘Sea Myths’</w:t>
            </w:r>
            <w:r>
              <w:rPr>
                <w:rFonts w:ascii="Comic Sans MS" w:hAnsi="Comic Sans MS"/>
                <w:sz w:val="24"/>
              </w:rPr>
              <w:t xml:space="preserve"> creature. An educational publisher needs it to include in a new school encyclopaedia (reference book). Use one of the </w:t>
            </w:r>
            <w:r>
              <w:rPr>
                <w:rFonts w:ascii="Comic Sans MS" w:hAnsi="Comic Sans MS"/>
                <w:b/>
                <w:sz w:val="24"/>
              </w:rPr>
              <w:t>Report Writing Worksheets</w:t>
            </w:r>
            <w:r>
              <w:rPr>
                <w:rFonts w:ascii="Comic Sans MS" w:hAnsi="Comic Sans MS"/>
                <w:sz w:val="24"/>
              </w:rPr>
              <w:t xml:space="preserve"> and key features list to help:</w:t>
            </w:r>
          </w:p>
          <w:p w:rsidR="00130FBB" w:rsidRDefault="00130FBB" w:rsidP="00130FBB">
            <w:pPr>
              <w:rPr>
                <w:rFonts w:ascii="Comic Sans MS" w:hAnsi="Comic Sans MS"/>
                <w:sz w:val="12"/>
              </w:rPr>
            </w:pPr>
          </w:p>
          <w:p w:rsidR="00130FBB" w:rsidRDefault="00130FBB" w:rsidP="00130FBB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Bronze – one star template</w:t>
            </w:r>
          </w:p>
          <w:p w:rsidR="00130FBB" w:rsidRDefault="00130FBB" w:rsidP="00130FBB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Silver – two or three star template</w:t>
            </w:r>
          </w:p>
          <w:p w:rsidR="00130FBB" w:rsidRDefault="00130FBB" w:rsidP="00130FBB">
            <w:pPr>
              <w:pStyle w:val="ListParagraph"/>
              <w:numPr>
                <w:ilvl w:val="0"/>
                <w:numId w:val="10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 xml:space="preserve">Gold – three star template or get creative and structure your own report either on paper or using the computer. </w:t>
            </w:r>
          </w:p>
          <w:p w:rsidR="00130FBB" w:rsidRDefault="00130FBB" w:rsidP="00130FBB">
            <w:pPr>
              <w:pStyle w:val="ListParagraph"/>
              <w:rPr>
                <w:rFonts w:ascii="Comic Sans MS" w:hAnsi="Comic Sans MS"/>
                <w:sz w:val="12"/>
              </w:rPr>
            </w:pPr>
          </w:p>
          <w:p w:rsidR="00130FBB" w:rsidRDefault="00130FBB" w:rsidP="00130FBB">
            <w:pPr>
              <w:pStyle w:val="ListParagraph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Send your finished report to Miss </w:t>
            </w:r>
            <w:proofErr w:type="spellStart"/>
            <w:r>
              <w:rPr>
                <w:rFonts w:ascii="Comic Sans MS" w:hAnsi="Comic Sans MS"/>
                <w:sz w:val="24"/>
              </w:rPr>
              <w:t>Murfin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so she can select the best one to send to the publisher! Remember to proofread and edit your writing carefully first (use your COPS and ARMS).</w:t>
            </w:r>
          </w:p>
          <w:p w:rsidR="00130FBB" w:rsidRDefault="00130FBB" w:rsidP="00130FBB">
            <w:pPr>
              <w:pStyle w:val="ListParagraph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Email: </w:t>
            </w:r>
            <w:hyperlink r:id="rId9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</w:tc>
      </w:tr>
      <w:tr w:rsidR="00E204A4" w:rsidRPr="002A17D3" w:rsidTr="00B6181D">
        <w:trPr>
          <w:trHeight w:val="980"/>
        </w:trPr>
        <w:tc>
          <w:tcPr>
            <w:tcW w:w="2268" w:type="dxa"/>
          </w:tcPr>
          <w:p w:rsidR="001A494E" w:rsidRDefault="001A494E" w:rsidP="001A494E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:rsidR="001A494E" w:rsidRDefault="001A494E" w:rsidP="001A494E">
            <w:pPr>
              <w:rPr>
                <w:rFonts w:ascii="Comic Sans MS" w:hAnsi="Comic Sans MS"/>
                <w:b/>
                <w:sz w:val="24"/>
              </w:rPr>
            </w:pPr>
          </w:p>
          <w:p w:rsidR="001A494E" w:rsidRPr="002A17D3" w:rsidRDefault="001A494E" w:rsidP="001A494E">
            <w:pPr>
              <w:rPr>
                <w:rFonts w:ascii="Comic Sans MS" w:hAnsi="Comic Sans MS"/>
                <w:b/>
                <w:sz w:val="24"/>
              </w:rPr>
            </w:pPr>
            <w:r w:rsidRPr="001A494E">
              <w:rPr>
                <w:rFonts w:ascii="Comic Sans MS" w:hAnsi="Comic Sans MS"/>
                <w:b/>
                <w:sz w:val="24"/>
                <w:highlight w:val="yellow"/>
              </w:rPr>
              <w:t xml:space="preserve">5B </w:t>
            </w:r>
            <w:r w:rsidR="00BA2087">
              <w:rPr>
                <w:rFonts w:ascii="Comic Sans MS" w:hAnsi="Comic Sans MS"/>
                <w:b/>
                <w:sz w:val="24"/>
                <w:highlight w:val="yellow"/>
              </w:rPr>
              <w:t xml:space="preserve">and 5K </w:t>
            </w:r>
            <w:r w:rsidRPr="00A52B03">
              <w:rPr>
                <w:rFonts w:ascii="Comic Sans MS" w:hAnsi="Comic Sans MS"/>
                <w:b/>
                <w:sz w:val="24"/>
                <w:highlight w:val="yellow"/>
              </w:rPr>
              <w:t>do not</w:t>
            </w:r>
            <w:r>
              <w:rPr>
                <w:rFonts w:ascii="Comic Sans MS" w:hAnsi="Comic Sans MS"/>
                <w:b/>
                <w:sz w:val="24"/>
                <w:highlight w:val="yellow"/>
              </w:rPr>
              <w:t xml:space="preserve"> need to complete today’s lesson. They </w:t>
            </w:r>
            <w:r w:rsidRPr="001A494E">
              <w:rPr>
                <w:rFonts w:ascii="Comic Sans MS" w:hAnsi="Comic Sans MS"/>
                <w:b/>
                <w:sz w:val="24"/>
                <w:highlight w:val="yellow"/>
              </w:rPr>
              <w:t xml:space="preserve">have a Zoom ‘Fluent in 5’ </w:t>
            </w:r>
            <w:r w:rsidR="00BA2087">
              <w:rPr>
                <w:rFonts w:ascii="Comic Sans MS" w:hAnsi="Comic Sans MS"/>
                <w:b/>
                <w:sz w:val="24"/>
                <w:highlight w:val="yellow"/>
              </w:rPr>
              <w:t xml:space="preserve">Maths </w:t>
            </w:r>
            <w:bookmarkStart w:id="0" w:name="_GoBack"/>
            <w:bookmarkEnd w:id="0"/>
            <w:r>
              <w:rPr>
                <w:rFonts w:ascii="Comic Sans MS" w:hAnsi="Comic Sans MS"/>
                <w:b/>
                <w:sz w:val="24"/>
                <w:highlight w:val="yellow"/>
              </w:rPr>
              <w:t>lesson today instead. Look out for your emailed invitation.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</w:tc>
        <w:tc>
          <w:tcPr>
            <w:tcW w:w="7655" w:type="dxa"/>
            <w:gridSpan w:val="2"/>
          </w:tcPr>
          <w:p w:rsidR="007105B3" w:rsidRPr="007105B3" w:rsidRDefault="007105B3" w:rsidP="001A494E">
            <w:pPr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 w:rsidRPr="007105B3">
              <w:rPr>
                <w:rFonts w:ascii="Comic Sans MS" w:hAnsi="Comic Sans MS"/>
                <w:sz w:val="24"/>
              </w:rPr>
              <w:t>MATHS</w:t>
            </w:r>
            <w:r w:rsidR="001A494E">
              <w:rPr>
                <w:rFonts w:ascii="Comic Sans MS" w:hAnsi="Comic Sans MS"/>
                <w:sz w:val="24"/>
              </w:rPr>
              <w:t xml:space="preserve"> – for 5M</w:t>
            </w:r>
            <w:r w:rsidR="00BA2087">
              <w:rPr>
                <w:rFonts w:ascii="Comic Sans MS" w:hAnsi="Comic Sans MS"/>
                <w:sz w:val="24"/>
              </w:rPr>
              <w:t xml:space="preserve"> only</w:t>
            </w:r>
          </w:p>
          <w:p w:rsidR="007105B3" w:rsidRPr="00A52B03" w:rsidRDefault="007105B3" w:rsidP="00A52B0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52654" w:rsidRPr="00A52B03" w:rsidRDefault="00B52654" w:rsidP="00A52B0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A52B03">
              <w:rPr>
                <w:rFonts w:ascii="Comic Sans MS" w:hAnsi="Comic Sans MS"/>
                <w:b/>
                <w:sz w:val="24"/>
                <w:szCs w:val="24"/>
              </w:rPr>
              <w:t>How can I pay for things?</w:t>
            </w:r>
          </w:p>
          <w:p w:rsidR="00A52B03" w:rsidRDefault="00A52B03" w:rsidP="00A52B0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Think about the answers to these questions. You could discuss your ideas with an adult:</w:t>
            </w:r>
          </w:p>
          <w:p w:rsidR="00A52B03" w:rsidRPr="00A52B03" w:rsidRDefault="00A52B03" w:rsidP="00A52B0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  <w:szCs w:val="24"/>
              </w:rPr>
            </w:pPr>
            <w:r w:rsidRPr="00A52B03">
              <w:rPr>
                <w:rFonts w:ascii="Comic Sans MS" w:hAnsi="Comic Sans MS"/>
                <w:sz w:val="24"/>
                <w:szCs w:val="24"/>
              </w:rPr>
              <w:t xml:space="preserve">How could you pay for things when you are shopping? How do you know about this method of payment? Have you seen it used before? </w:t>
            </w:r>
          </w:p>
          <w:p w:rsidR="00A52B03" w:rsidRPr="00A52B03" w:rsidRDefault="00A52B03" w:rsidP="00A52B0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  <w:szCs w:val="24"/>
              </w:rPr>
            </w:pPr>
            <w:r w:rsidRPr="00A52B03">
              <w:rPr>
                <w:rFonts w:ascii="Comic Sans MS" w:hAnsi="Comic Sans MS"/>
                <w:sz w:val="24"/>
                <w:szCs w:val="24"/>
              </w:rPr>
              <w:t xml:space="preserve">What would you use to pay for sweets in the local shop? Why? </w:t>
            </w:r>
          </w:p>
          <w:p w:rsidR="00A52B03" w:rsidRPr="00A52B03" w:rsidRDefault="00A52B03" w:rsidP="00A52B0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  <w:szCs w:val="24"/>
              </w:rPr>
            </w:pPr>
            <w:r w:rsidRPr="00A52B03">
              <w:rPr>
                <w:rFonts w:ascii="Comic Sans MS" w:hAnsi="Comic Sans MS"/>
                <w:sz w:val="24"/>
                <w:szCs w:val="24"/>
              </w:rPr>
              <w:t xml:space="preserve">How do people pay in a supermarket? Why do you think they choose this method of payment? </w:t>
            </w:r>
          </w:p>
          <w:p w:rsidR="00A52B03" w:rsidRPr="00A52B03" w:rsidRDefault="00A52B03" w:rsidP="00A52B0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  <w:szCs w:val="24"/>
              </w:rPr>
            </w:pPr>
            <w:r w:rsidRPr="00A52B03">
              <w:rPr>
                <w:rFonts w:ascii="Comic Sans MS" w:hAnsi="Comic Sans MS"/>
                <w:sz w:val="24"/>
                <w:szCs w:val="24"/>
              </w:rPr>
              <w:t>How do people pay if they buy something online? How do you know?</w:t>
            </w:r>
          </w:p>
          <w:p w:rsidR="00A52B03" w:rsidRDefault="00A52B03" w:rsidP="00A52B03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  <w:szCs w:val="24"/>
              </w:rPr>
            </w:pPr>
          </w:p>
          <w:p w:rsidR="00A52B03" w:rsidRDefault="00A52B03" w:rsidP="00A52B03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Watch the video:</w:t>
            </w:r>
            <w:r w:rsidRPr="00A52B03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10" w:tgtFrame="_blank" w:history="1">
              <w:r w:rsidRPr="00A52B03">
                <w:rPr>
                  <w:rFonts w:ascii="Comic Sans MS" w:hAnsi="Comic Sans MS" w:cs="Calibri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https://youtu.be/Q</w:t>
              </w:r>
              <w:r w:rsidRPr="00A52B03">
                <w:rPr>
                  <w:rFonts w:ascii="Comic Sans MS" w:hAnsi="Comic Sans MS" w:cs="Calibri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M</w:t>
              </w:r>
              <w:r w:rsidRPr="00A52B03">
                <w:rPr>
                  <w:rFonts w:ascii="Comic Sans MS" w:hAnsi="Comic Sans MS" w:cs="Calibri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Ys08maniU</w:t>
              </w:r>
            </w:hyperlink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>
              <w:rPr>
                <w:rFonts w:ascii="Comic Sans MS" w:hAnsi="Comic Sans MS"/>
                <w:sz w:val="24"/>
                <w:szCs w:val="24"/>
              </w:rPr>
              <w:t xml:space="preserve">Look at the </w:t>
            </w:r>
            <w:r w:rsidRPr="00A52B03">
              <w:rPr>
                <w:rFonts w:ascii="Comic Sans MS" w:hAnsi="Comic Sans MS"/>
                <w:sz w:val="24"/>
                <w:szCs w:val="24"/>
              </w:rPr>
              <w:t xml:space="preserve">‘Different ways to pay’ </w:t>
            </w:r>
            <w:r>
              <w:rPr>
                <w:rFonts w:ascii="Comic Sans MS" w:hAnsi="Comic Sans MS"/>
                <w:sz w:val="24"/>
                <w:szCs w:val="24"/>
              </w:rPr>
              <w:t>pdf</w:t>
            </w:r>
            <w:r w:rsidRPr="00A52B0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and think about the good things and bad things (pros and cons) of each way of paying</w:t>
            </w:r>
            <w:r w:rsidRPr="00A52B03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A52B03" w:rsidRPr="00A52B03" w:rsidRDefault="00A52B03" w:rsidP="00A52B03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  <w:szCs w:val="24"/>
              </w:rPr>
            </w:pPr>
          </w:p>
          <w:p w:rsidR="00A52B03" w:rsidRPr="00A52B03" w:rsidRDefault="00A52B03" w:rsidP="00A52B03">
            <w:pPr>
              <w:rPr>
                <w:rFonts w:ascii="Comic Sans MS" w:hAnsi="Comic Sans MS"/>
                <w:sz w:val="24"/>
                <w:szCs w:val="24"/>
              </w:rPr>
            </w:pPr>
            <w:r w:rsidRPr="00A52B03">
              <w:rPr>
                <w:rFonts w:ascii="Comic Sans MS" w:hAnsi="Comic Sans MS"/>
                <w:i/>
                <w:sz w:val="24"/>
                <w:szCs w:val="24"/>
                <w:u w:val="single"/>
              </w:rPr>
              <w:t>Challenge</w:t>
            </w:r>
            <w:r w:rsidRPr="00A52B03">
              <w:rPr>
                <w:rFonts w:ascii="Comic Sans MS" w:hAnsi="Comic Sans MS"/>
                <w:sz w:val="24"/>
                <w:szCs w:val="24"/>
              </w:rPr>
              <w:t xml:space="preserve"> – can you draw a credit card? What information do you think is included on the front, and what is on the back? </w:t>
            </w:r>
          </w:p>
          <w:p w:rsidR="007105B3" w:rsidRPr="00A52B03" w:rsidRDefault="00A52B03" w:rsidP="00A52B0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Look at the ‘Draw a card from memory’ pdf to see how accurate you were! </w:t>
            </w:r>
          </w:p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34BA3"/>
    <w:multiLevelType w:val="hybridMultilevel"/>
    <w:tmpl w:val="F0520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479FF"/>
    <w:multiLevelType w:val="hybridMultilevel"/>
    <w:tmpl w:val="1A8A9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895FFC"/>
    <w:multiLevelType w:val="hybridMultilevel"/>
    <w:tmpl w:val="3B92C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40D4B"/>
    <w:multiLevelType w:val="hybridMultilevel"/>
    <w:tmpl w:val="7D2C6188"/>
    <w:lvl w:ilvl="0" w:tplc="903CD832">
      <w:numFmt w:val="bullet"/>
      <w:lvlText w:val="•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107F4A"/>
    <w:rsid w:val="001126F5"/>
    <w:rsid w:val="00130FBB"/>
    <w:rsid w:val="00131C6B"/>
    <w:rsid w:val="00171D83"/>
    <w:rsid w:val="001A494E"/>
    <w:rsid w:val="001A58AD"/>
    <w:rsid w:val="001D1250"/>
    <w:rsid w:val="001E054D"/>
    <w:rsid w:val="002351A3"/>
    <w:rsid w:val="002A17D3"/>
    <w:rsid w:val="00311AAA"/>
    <w:rsid w:val="00386BEC"/>
    <w:rsid w:val="003B2D51"/>
    <w:rsid w:val="003C4EBB"/>
    <w:rsid w:val="004358A6"/>
    <w:rsid w:val="0045185B"/>
    <w:rsid w:val="0049204A"/>
    <w:rsid w:val="004B406D"/>
    <w:rsid w:val="004E22E8"/>
    <w:rsid w:val="00545B5D"/>
    <w:rsid w:val="00577758"/>
    <w:rsid w:val="00662B9E"/>
    <w:rsid w:val="00684F9A"/>
    <w:rsid w:val="006F1EA3"/>
    <w:rsid w:val="006F6932"/>
    <w:rsid w:val="007105B3"/>
    <w:rsid w:val="007C2CDC"/>
    <w:rsid w:val="007D4E07"/>
    <w:rsid w:val="008612CD"/>
    <w:rsid w:val="0088028E"/>
    <w:rsid w:val="008833B9"/>
    <w:rsid w:val="008840C7"/>
    <w:rsid w:val="008D3A27"/>
    <w:rsid w:val="008D5E00"/>
    <w:rsid w:val="009106E1"/>
    <w:rsid w:val="00954167"/>
    <w:rsid w:val="0095463C"/>
    <w:rsid w:val="009846FF"/>
    <w:rsid w:val="009A4DD0"/>
    <w:rsid w:val="009D2DA6"/>
    <w:rsid w:val="00A14E92"/>
    <w:rsid w:val="00A167BE"/>
    <w:rsid w:val="00A31C8E"/>
    <w:rsid w:val="00A52B03"/>
    <w:rsid w:val="00A95A67"/>
    <w:rsid w:val="00AA22B6"/>
    <w:rsid w:val="00AB1573"/>
    <w:rsid w:val="00AC2B13"/>
    <w:rsid w:val="00B17AD7"/>
    <w:rsid w:val="00B52654"/>
    <w:rsid w:val="00B6181D"/>
    <w:rsid w:val="00B91688"/>
    <w:rsid w:val="00B974A1"/>
    <w:rsid w:val="00BA2087"/>
    <w:rsid w:val="00BC3EE0"/>
    <w:rsid w:val="00C13FE9"/>
    <w:rsid w:val="00C746F5"/>
    <w:rsid w:val="00CC1114"/>
    <w:rsid w:val="00CE047E"/>
    <w:rsid w:val="00D85481"/>
    <w:rsid w:val="00E204A4"/>
    <w:rsid w:val="00E62791"/>
    <w:rsid w:val="00E67F4B"/>
    <w:rsid w:val="00E7542E"/>
    <w:rsid w:val="00E97407"/>
    <w:rsid w:val="00EA545B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7E4759B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articles/zhqbrj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youtu.be/QMYs08mani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murfin@thomasrussell-junior.staff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2A8F88C5</Template>
  <TotalTime>52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5</cp:revision>
  <dcterms:created xsi:type="dcterms:W3CDTF">2020-06-04T12:30:00Z</dcterms:created>
  <dcterms:modified xsi:type="dcterms:W3CDTF">2020-06-06T11:00:00Z</dcterms:modified>
</cp:coreProperties>
</file>